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0B678" w14:textId="77777777" w:rsidR="00037CDA" w:rsidRPr="009500C1" w:rsidRDefault="00037CDA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12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РАСПОРЯЖЕНИЕ АВТОМОБИЛЕМ БЕЗ ПРОДАЖИ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37CDA" w:rsidRPr="004E0853" w14:paraId="317A4835" w14:textId="77777777" w:rsidTr="00AB6FA2">
        <w:tc>
          <w:tcPr>
            <w:tcW w:w="10207" w:type="dxa"/>
            <w:vAlign w:val="center"/>
          </w:tcPr>
          <w:p w14:paraId="31D5092A" w14:textId="77777777" w:rsidR="00037CDA" w:rsidRPr="003A49C5" w:rsidRDefault="006919FB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54CD557E" w14:textId="77777777" w:rsidR="00037CDA" w:rsidRPr="003A49C5" w:rsidRDefault="00037CDA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64559651" w14:textId="411D18A0" w:rsidR="00037CDA" w:rsidRPr="00FF7B95" w:rsidRDefault="00037CDA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D033D4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231B25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2E0B88" w:rsidRPr="002E0B88">
              <w:rPr>
                <w:rFonts w:ascii="Arial Narrow" w:hAnsi="Arial Narrow"/>
                <w:sz w:val="26"/>
                <w:szCs w:val="26"/>
              </w:rPr>
              <w:t>пятого</w:t>
            </w:r>
            <w:r w:rsidR="00D033D4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2748F92" w14:textId="77777777" w:rsidR="00037CDA" w:rsidRPr="00FF7B95" w:rsidRDefault="00037CDA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0CB4AE55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0A90A1A3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6919FB">
              <w:rPr>
                <w:rFonts w:ascii="Arial Narrow" w:hAnsi="Arial Narrow"/>
                <w:sz w:val="26"/>
                <w:szCs w:val="26"/>
              </w:rPr>
              <w:t xml:space="preserve"> 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 г.,</w:t>
            </w:r>
          </w:p>
          <w:p w14:paraId="6995AAE0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6919FB">
              <w:rPr>
                <w:rFonts w:ascii="Arial Narrow" w:hAnsi="Arial Narrow"/>
                <w:sz w:val="26"/>
                <w:szCs w:val="26"/>
              </w:rPr>
              <w:t>_________</w:t>
            </w: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DC94A36" w14:textId="77777777" w:rsidR="00037CDA" w:rsidRPr="00FF7B95" w:rsidRDefault="006919F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:____________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</w:t>
            </w:r>
          </w:p>
          <w:p w14:paraId="1E30D69B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2A5BBBE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B205425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</w:t>
            </w:r>
            <w:r w:rsidR="006919FB">
              <w:rPr>
                <w:rFonts w:ascii="Arial Narrow" w:hAnsi="Arial Narrow"/>
                <w:sz w:val="26"/>
                <w:szCs w:val="26"/>
              </w:rPr>
              <w:t>у: 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</w:t>
            </w:r>
          </w:p>
          <w:p w14:paraId="6248ED66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22C859B8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7B269E63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__________________________ г.,</w:t>
            </w:r>
          </w:p>
          <w:p w14:paraId="13974529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D44FFDA" w14:textId="77777777" w:rsidR="00037CDA" w:rsidRPr="00FF7B95" w:rsidRDefault="006919FB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:______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037CDA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</w:t>
            </w:r>
          </w:p>
          <w:p w14:paraId="4B180C63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4A002A9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3992FF49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___________________________________________________________</w:t>
            </w:r>
          </w:p>
          <w:p w14:paraId="575870F4" w14:textId="77777777" w:rsidR="00037CDA" w:rsidRPr="00FF7B95" w:rsidRDefault="00037CDA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76F22DE2" w14:textId="77777777" w:rsidR="005F0CCE" w:rsidRPr="005F0CCE" w:rsidRDefault="00037CDA" w:rsidP="00EE7166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управлять и распоряжаться принадлежащим мне на праве собственности автомобилем: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марка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цвет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год выпуска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государственный регистрационный номер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двигатель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 кузов/шасси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идентификационный номер (VIN)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свидетельство о регистрации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дата выдачи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6919FB">
              <w:rPr>
                <w:rFonts w:ascii="Arial Narrow" w:hAnsi="Arial Narrow" w:cs="Times New Roman"/>
                <w:noProof/>
                <w:sz w:val="32"/>
              </w:rPr>
              <w:t>__________________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г.,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орган, выдавший свидетельство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</w:t>
            </w:r>
            <w:r w:rsidR="006919FB">
              <w:rPr>
                <w:rFonts w:ascii="Arial Narrow" w:hAnsi="Arial Narrow" w:cs="Times New Roman"/>
                <w:noProof/>
                <w:sz w:val="32"/>
              </w:rPr>
              <w:t>_______________________________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ПТС серия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№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дата выдачи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г.,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орган, выдавший ПТС </w:t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,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037CDA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43D730DC" w14:textId="77777777" w:rsidR="00037CDA" w:rsidRPr="007135E3" w:rsidRDefault="005E2996" w:rsidP="00EE7166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5E2996">
              <w:rPr>
                <w:rFonts w:ascii="Arial Narrow" w:hAnsi="Arial Narrow" w:cs="Times New Roman"/>
                <w:noProof/>
                <w:sz w:val="22"/>
              </w:rPr>
              <w:t xml:space="preserve">следить за техническим состоянием указанного автомобиля, производить необходимый ремонт, с правом прохождения государственного технического осмотра и инструментального контроля, заключения договора страхования, внесения в него изменений, внесения в страховой полис иных лиц, допущенных к управлению транспортным средством, расторжения договора страхования и получения денежных средств при его расторжении, получения страхового возмещения, снятия транспортного средства с учета </w:t>
            </w:r>
            <w:r w:rsidR="00F95D5B">
              <w:rPr>
                <w:rFonts w:ascii="Arial Narrow" w:hAnsi="Arial Narrow" w:cs="Times New Roman"/>
                <w:noProof/>
                <w:sz w:val="22"/>
              </w:rPr>
              <w:t xml:space="preserve">и </w:t>
            </w:r>
            <w:r w:rsidR="00F95D5B" w:rsidRPr="005E2996">
              <w:rPr>
                <w:rFonts w:ascii="Arial Narrow" w:hAnsi="Arial Narrow" w:cs="Times New Roman"/>
                <w:noProof/>
                <w:sz w:val="22"/>
              </w:rPr>
              <w:t xml:space="preserve">постановки на учет 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>в ГИБДД, и получения государственных регистрационных знаков, замены номерных узлов и агрегатов, внесения изменений в учетные данные и регистрационные документы (свидетельство о регистрации ТC, паспорт ТC), получения дубликатов регистрационных документов, продажи за цену и на условиях по своему усмотрению, получения денег, сдачи в аренду и получения арендной платы, утилизации транспортного средства и получения справок на высвободившиеся номерные агрегаты</w:t>
            </w:r>
            <w:r w:rsidR="00E963A7">
              <w:rPr>
                <w:rFonts w:ascii="Arial Narrow" w:hAnsi="Arial Narrow" w:cs="Times New Roman"/>
                <w:noProof/>
                <w:sz w:val="22"/>
              </w:rPr>
              <w:t>;</w:t>
            </w:r>
            <w:r>
              <w:t xml:space="preserve"> 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>быть моим полномочны</w:t>
            </w:r>
            <w:r w:rsidR="00E963A7">
              <w:rPr>
                <w:rFonts w:ascii="Arial Narrow" w:hAnsi="Arial Narrow" w:cs="Times New Roman"/>
                <w:noProof/>
                <w:sz w:val="22"/>
              </w:rPr>
              <w:t>м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 xml:space="preserve"> представителем со всеми правами по всем вопр</w:t>
            </w:r>
            <w:r w:rsidR="00E963A7">
              <w:rPr>
                <w:rFonts w:ascii="Arial Narrow" w:hAnsi="Arial Narrow" w:cs="Times New Roman"/>
                <w:noProof/>
                <w:sz w:val="22"/>
              </w:rPr>
              <w:t>о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>сам, связанным с указаным автомобилем, в страховых компаниях, судах и группе разбора и любых других организациях, учреждениях и предприят</w:t>
            </w:r>
            <w:r w:rsidR="00E963A7">
              <w:rPr>
                <w:rFonts w:ascii="Arial Narrow" w:hAnsi="Arial Narrow" w:cs="Times New Roman"/>
                <w:noProof/>
                <w:sz w:val="22"/>
              </w:rPr>
              <w:t>ия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t xml:space="preserve">х, с правом получения возмещаемого ущерба от третьих лиц, c правом возмещения ущерба третьим лицам, уплачивать необходимые пошлины и сборы; забирать вышеуказанный автомобиль на штрафных стоянках; вывозить вышеуказанный автомобиль за рубеж и ввозить </w:t>
            </w:r>
            <w:r w:rsidRPr="005E2996">
              <w:rPr>
                <w:rFonts w:ascii="Arial Narrow" w:hAnsi="Arial Narrow" w:cs="Times New Roman"/>
                <w:noProof/>
                <w:sz w:val="22"/>
              </w:rPr>
              <w:lastRenderedPageBreak/>
              <w:t>его из-за рубежа; для чего предоставляю ему право расписываться за меня и совершать все действия и формальности, связанные с выполнением этих поручений.</w:t>
            </w:r>
          </w:p>
        </w:tc>
      </w:tr>
    </w:tbl>
    <w:p w14:paraId="3B30DC64" w14:textId="77777777" w:rsidR="00037CDA" w:rsidRPr="00AB6FA2" w:rsidRDefault="00037CDA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37CDA" w14:paraId="789A53D0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5C83B893" w14:textId="77777777" w:rsidR="00037CDA" w:rsidRPr="00FF7B95" w:rsidRDefault="00037CDA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  <w:r w:rsidR="006919FB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__.</w:t>
            </w:r>
          </w:p>
          <w:p w14:paraId="444CCDD9" w14:textId="77777777" w:rsidR="00037CDA" w:rsidRPr="00FF7B95" w:rsidRDefault="00037CDA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5181CDA1" w14:textId="77777777" w:rsidR="00037CDA" w:rsidRPr="00FF7B95" w:rsidRDefault="00037CDA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7BBA847C" w14:textId="77777777" w:rsidR="00037CDA" w:rsidRDefault="00037CD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D797193" w14:textId="77777777" w:rsidR="00037CDA" w:rsidRDefault="00037CD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7706D6DC" w14:textId="77777777" w:rsidR="00037CDA" w:rsidRPr="00FF7B95" w:rsidRDefault="00037CDA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5C6DBA8B" w14:textId="77777777" w:rsidR="00037CDA" w:rsidRPr="004F7E55" w:rsidRDefault="00037CDA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38E534A" w14:textId="77777777" w:rsidR="00037CDA" w:rsidRDefault="00037CDA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37CDA" w14:paraId="5B021CF0" w14:textId="77777777" w:rsidTr="006919FB">
        <w:trPr>
          <w:cantSplit/>
        </w:trPr>
        <w:tc>
          <w:tcPr>
            <w:tcW w:w="10206" w:type="dxa"/>
          </w:tcPr>
          <w:p w14:paraId="0217F4D2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6C17DCBA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A7BAD80" w14:textId="22BF950A" w:rsidR="0037015F" w:rsidRDefault="0037015F" w:rsidP="0037015F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2E0B88" w:rsidRPr="002E0B88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25BC07DB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398615CE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AF9501F23FE14368A9307F1383453379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67FF50FB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48D2A285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53B1B363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633BCC75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81F8923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3CDCB505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7A194838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36F49085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5F5901AD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74A22EFF" w14:textId="77777777" w:rsidR="0037015F" w:rsidRDefault="0037015F" w:rsidP="003701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16E14433" w14:textId="0CF1F516" w:rsidR="00037CDA" w:rsidRDefault="0037015F" w:rsidP="0037015F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506760B4E71A45CBBAA162040972976D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7B1CF6CE" w14:textId="77777777" w:rsidR="00037CDA" w:rsidRPr="00966DB7" w:rsidRDefault="00037CDA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037CDA" w:rsidRPr="00966DB7" w:rsidSect="00037C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445135" w14:textId="77777777" w:rsidR="00A619F3" w:rsidRDefault="00A619F3" w:rsidP="00B72228">
      <w:pPr>
        <w:spacing w:line="240" w:lineRule="auto"/>
      </w:pPr>
      <w:r>
        <w:separator/>
      </w:r>
    </w:p>
  </w:endnote>
  <w:endnote w:type="continuationSeparator" w:id="0">
    <w:p w14:paraId="6A978FC4" w14:textId="77777777" w:rsidR="00A619F3" w:rsidRDefault="00A619F3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9ED5A" w14:textId="77777777" w:rsidR="00A0143D" w:rsidRDefault="00A014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65148" w14:textId="77777777" w:rsidR="00A0143D" w:rsidRDefault="00A014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3B544" w14:textId="77777777" w:rsidR="00724011" w:rsidRPr="00DC0F73" w:rsidRDefault="00724011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 xml:space="preserve">НА РАСПОРЯЖЕНИЕ АВТОМОБИЛЕМ </w:t>
    </w:r>
    <w:r w:rsidR="00390C8F">
      <w:rPr>
        <w:rFonts w:ascii="Arial Narrow" w:hAnsi="Arial Narrow"/>
        <w:noProof/>
        <w:color w:val="000000" w:themeColor="text1"/>
        <w:sz w:val="16"/>
        <w:szCs w:val="16"/>
      </w:rPr>
      <w:t>С ПРАВОМ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 xml:space="preserve"> ПРОДАЖИ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CC10C4" w:rsidRPr="00CD5C19">
      <w:rPr>
        <w:rFonts w:ascii="Arial Narrow" w:hAnsi="Arial Narrow"/>
        <w:noProof/>
        <w:color w:val="000000" w:themeColor="text1"/>
        <w:sz w:val="16"/>
        <w:szCs w:val="16"/>
      </w:rPr>
      <w:t>1</w:t>
    </w:r>
    <w:r w:rsidR="005B3ACE">
      <w:rPr>
        <w:rFonts w:ascii="Arial Narrow" w:hAnsi="Arial Narrow"/>
        <w:noProof/>
        <w:color w:val="000000" w:themeColor="text1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E5D9E2" w14:textId="77777777" w:rsidR="00A619F3" w:rsidRDefault="00A619F3" w:rsidP="00B72228">
      <w:pPr>
        <w:spacing w:line="240" w:lineRule="auto"/>
      </w:pPr>
      <w:r>
        <w:separator/>
      </w:r>
    </w:p>
  </w:footnote>
  <w:footnote w:type="continuationSeparator" w:id="0">
    <w:p w14:paraId="622B6BD0" w14:textId="77777777" w:rsidR="00A619F3" w:rsidRDefault="00A619F3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21D499" w14:textId="77777777" w:rsidR="00A0143D" w:rsidRDefault="00A0143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3D4A8" w14:textId="77777777" w:rsidR="00A0143D" w:rsidRDefault="00A0143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63BDB" w14:textId="77777777" w:rsidR="00724011" w:rsidRPr="00F02BF4" w:rsidRDefault="00724011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584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56"/>
    <w:rsid w:val="000049CE"/>
    <w:rsid w:val="00037CDA"/>
    <w:rsid w:val="0004070C"/>
    <w:rsid w:val="00052A62"/>
    <w:rsid w:val="00053012"/>
    <w:rsid w:val="00065E56"/>
    <w:rsid w:val="000701B6"/>
    <w:rsid w:val="000707CF"/>
    <w:rsid w:val="00070DB2"/>
    <w:rsid w:val="00093CD1"/>
    <w:rsid w:val="000A1D29"/>
    <w:rsid w:val="000B7242"/>
    <w:rsid w:val="000E34D7"/>
    <w:rsid w:val="0011586B"/>
    <w:rsid w:val="00146180"/>
    <w:rsid w:val="0016338C"/>
    <w:rsid w:val="00163FB9"/>
    <w:rsid w:val="00164B43"/>
    <w:rsid w:val="00167D3D"/>
    <w:rsid w:val="001C65E1"/>
    <w:rsid w:val="001F7938"/>
    <w:rsid w:val="0022122D"/>
    <w:rsid w:val="00231B25"/>
    <w:rsid w:val="00243A46"/>
    <w:rsid w:val="00255849"/>
    <w:rsid w:val="002E0B88"/>
    <w:rsid w:val="00307AB7"/>
    <w:rsid w:val="00316CDB"/>
    <w:rsid w:val="00316D6E"/>
    <w:rsid w:val="0032458A"/>
    <w:rsid w:val="00334763"/>
    <w:rsid w:val="003403C2"/>
    <w:rsid w:val="00341897"/>
    <w:rsid w:val="0037015F"/>
    <w:rsid w:val="003777FC"/>
    <w:rsid w:val="0038430B"/>
    <w:rsid w:val="00390C8F"/>
    <w:rsid w:val="003A49C5"/>
    <w:rsid w:val="003A7F24"/>
    <w:rsid w:val="003B5276"/>
    <w:rsid w:val="003C2445"/>
    <w:rsid w:val="003D4A9A"/>
    <w:rsid w:val="00461D32"/>
    <w:rsid w:val="00467143"/>
    <w:rsid w:val="004D3061"/>
    <w:rsid w:val="004E0853"/>
    <w:rsid w:val="004F0910"/>
    <w:rsid w:val="00532B35"/>
    <w:rsid w:val="00535B34"/>
    <w:rsid w:val="00574833"/>
    <w:rsid w:val="005840EA"/>
    <w:rsid w:val="005B3ACE"/>
    <w:rsid w:val="005D6CB3"/>
    <w:rsid w:val="005E103A"/>
    <w:rsid w:val="005E2996"/>
    <w:rsid w:val="005F0CCE"/>
    <w:rsid w:val="0063674D"/>
    <w:rsid w:val="0064066B"/>
    <w:rsid w:val="0064474D"/>
    <w:rsid w:val="006450A9"/>
    <w:rsid w:val="00666C3E"/>
    <w:rsid w:val="00672C59"/>
    <w:rsid w:val="006919FB"/>
    <w:rsid w:val="006A2472"/>
    <w:rsid w:val="006A3E39"/>
    <w:rsid w:val="006A6AEF"/>
    <w:rsid w:val="006B785F"/>
    <w:rsid w:val="006F021D"/>
    <w:rsid w:val="0070029B"/>
    <w:rsid w:val="007053E8"/>
    <w:rsid w:val="00712185"/>
    <w:rsid w:val="007135E3"/>
    <w:rsid w:val="00724011"/>
    <w:rsid w:val="0073071F"/>
    <w:rsid w:val="00733A99"/>
    <w:rsid w:val="00734633"/>
    <w:rsid w:val="00790905"/>
    <w:rsid w:val="007958C7"/>
    <w:rsid w:val="007C6DE4"/>
    <w:rsid w:val="007E1671"/>
    <w:rsid w:val="007E1C84"/>
    <w:rsid w:val="007E47D6"/>
    <w:rsid w:val="0081645E"/>
    <w:rsid w:val="008A5A3A"/>
    <w:rsid w:val="008E0F2E"/>
    <w:rsid w:val="00904B32"/>
    <w:rsid w:val="00921C1D"/>
    <w:rsid w:val="009500C1"/>
    <w:rsid w:val="00966DB7"/>
    <w:rsid w:val="00970F3E"/>
    <w:rsid w:val="00994107"/>
    <w:rsid w:val="009D02DC"/>
    <w:rsid w:val="009F22B6"/>
    <w:rsid w:val="00A0143D"/>
    <w:rsid w:val="00A0332E"/>
    <w:rsid w:val="00A06B57"/>
    <w:rsid w:val="00A30917"/>
    <w:rsid w:val="00A619F3"/>
    <w:rsid w:val="00A75394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4F11"/>
    <w:rsid w:val="00B25606"/>
    <w:rsid w:val="00B40398"/>
    <w:rsid w:val="00B50C8A"/>
    <w:rsid w:val="00B51746"/>
    <w:rsid w:val="00B60422"/>
    <w:rsid w:val="00B72228"/>
    <w:rsid w:val="00B87612"/>
    <w:rsid w:val="00BC746B"/>
    <w:rsid w:val="00C27944"/>
    <w:rsid w:val="00C5130C"/>
    <w:rsid w:val="00C53286"/>
    <w:rsid w:val="00C608EA"/>
    <w:rsid w:val="00C717F6"/>
    <w:rsid w:val="00C756D3"/>
    <w:rsid w:val="00C956D9"/>
    <w:rsid w:val="00CC10C4"/>
    <w:rsid w:val="00CC1F26"/>
    <w:rsid w:val="00CE4117"/>
    <w:rsid w:val="00D033D4"/>
    <w:rsid w:val="00D07F43"/>
    <w:rsid w:val="00D27EE8"/>
    <w:rsid w:val="00D75AD9"/>
    <w:rsid w:val="00D76195"/>
    <w:rsid w:val="00D93751"/>
    <w:rsid w:val="00D96B82"/>
    <w:rsid w:val="00DC0EFD"/>
    <w:rsid w:val="00DC0F73"/>
    <w:rsid w:val="00E26B76"/>
    <w:rsid w:val="00E812F6"/>
    <w:rsid w:val="00E963A7"/>
    <w:rsid w:val="00E9765B"/>
    <w:rsid w:val="00EE7166"/>
    <w:rsid w:val="00F02BF4"/>
    <w:rsid w:val="00F67780"/>
    <w:rsid w:val="00F853FD"/>
    <w:rsid w:val="00F95D5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995A5"/>
  <w15:docId w15:val="{823B8CAE-027F-4D43-8C6B-DFBCCB5CE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9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1%20&#1053;&#1040;%20&#1056;&#1040;&#1057;&#1055;&#1054;&#1056;&#1071;&#1046;&#1045;&#1053;&#1048;&#1045;%20&#1040;&#1042;&#1058;&#1054;&#1052;&#1054;&#1041;&#1048;&#1051;&#1045;&#1052;%20&#1057;%20&#1055;&#1056;&#1054;&#1044;&#1040;&#1046;&#1045;&#1049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F9501F23FE14368A9307F13834533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D521B5-04A2-4A69-B4F8-11318B4DAA69}"/>
      </w:docPartPr>
      <w:docPartBody>
        <w:p w:rsidR="002F54BE" w:rsidRDefault="002F54BE" w:rsidP="002F54BE">
          <w:pPr>
            <w:pStyle w:val="AF9501F23FE14368A9307F138345337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506760B4E71A45CBBAA16204097297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9C39BD0-D7CE-43A0-9A2F-B4663879B7EB}"/>
      </w:docPartPr>
      <w:docPartBody>
        <w:p w:rsidR="002F54BE" w:rsidRDefault="002F54BE" w:rsidP="002F54BE">
          <w:pPr>
            <w:pStyle w:val="506760B4E71A45CBBAA162040972976D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4B3"/>
    <w:rsid w:val="002F54BE"/>
    <w:rsid w:val="003B4159"/>
    <w:rsid w:val="00532B35"/>
    <w:rsid w:val="006B0CCD"/>
    <w:rsid w:val="00865D55"/>
    <w:rsid w:val="00872413"/>
    <w:rsid w:val="009C6B05"/>
    <w:rsid w:val="00A77BDF"/>
    <w:rsid w:val="00E9765B"/>
    <w:rsid w:val="00FC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F54BE"/>
  </w:style>
  <w:style w:type="paragraph" w:customStyle="1" w:styleId="AF9501F23FE14368A9307F1383453379">
    <w:name w:val="AF9501F23FE14368A9307F1383453379"/>
    <w:rsid w:val="002F54BE"/>
    <w:rPr>
      <w:kern w:val="2"/>
      <w14:ligatures w14:val="standardContextual"/>
    </w:rPr>
  </w:style>
  <w:style w:type="paragraph" w:customStyle="1" w:styleId="506760B4E71A45CBBAA162040972976D">
    <w:name w:val="506760B4E71A45CBBAA162040972976D"/>
    <w:rsid w:val="002F54B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F8CDC-AC05-4E45-A5F0-82090907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11 НА РАСПОРЯЖЕНИЕ АВТОМОБИЛЕМ С ПРОДАЖЕЙ</Template>
  <TotalTime>1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2021-01-15T06:43:00Z</cp:lastPrinted>
  <dcterms:created xsi:type="dcterms:W3CDTF">2021-12-20T09:55:00Z</dcterms:created>
  <dcterms:modified xsi:type="dcterms:W3CDTF">2024-08-09T07:23:00Z</dcterms:modified>
</cp:coreProperties>
</file>